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AA48B" w14:textId="77777777" w:rsidR="00755321" w:rsidRDefault="00755321" w:rsidP="00755321">
      <w:pPr>
        <w:pStyle w:val="Standard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i/>
          <w:iCs/>
          <w:sz w:val="20"/>
          <w:szCs w:val="20"/>
        </w:rPr>
        <w:t>znak postępowania: SRZP261-0017/26</w:t>
      </w:r>
    </w:p>
    <w:p w14:paraId="49BE3100" w14:textId="5F3AAF2F" w:rsidR="000C5378" w:rsidRDefault="000C5378" w:rsidP="000C5378">
      <w:pPr>
        <w:pStyle w:val="Tytu"/>
        <w:spacing w:line="360" w:lineRule="auto"/>
        <w:jc w:val="left"/>
        <w:rPr>
          <w:rFonts w:ascii="Palatino Linotype" w:hAnsi="Palatino Linotype" w:cstheme="minorHAnsi"/>
          <w:bCs/>
          <w:sz w:val="24"/>
          <w:szCs w:val="24"/>
        </w:rPr>
      </w:pPr>
      <w:r>
        <w:rPr>
          <w:rFonts w:ascii="Palatino Linotype" w:hAnsi="Palatino Linotype" w:cstheme="minorHAnsi"/>
          <w:bCs/>
          <w:sz w:val="24"/>
          <w:szCs w:val="24"/>
        </w:rPr>
        <w:tab/>
        <w:t xml:space="preserve">          </w:t>
      </w:r>
      <w:r>
        <w:rPr>
          <w:rFonts w:ascii="Palatino Linotype" w:hAnsi="Palatino Linotype" w:cstheme="minorHAnsi"/>
          <w:bCs/>
          <w:sz w:val="24"/>
          <w:szCs w:val="24"/>
        </w:rPr>
        <w:tab/>
      </w:r>
      <w:r>
        <w:rPr>
          <w:rFonts w:ascii="Palatino Linotype" w:hAnsi="Palatino Linotype" w:cstheme="minorHAnsi"/>
          <w:bCs/>
          <w:sz w:val="24"/>
          <w:szCs w:val="24"/>
        </w:rPr>
        <w:tab/>
      </w:r>
      <w:r>
        <w:rPr>
          <w:rFonts w:ascii="Palatino Linotype" w:hAnsi="Palatino Linotype" w:cstheme="minorHAnsi"/>
          <w:bCs/>
          <w:sz w:val="24"/>
          <w:szCs w:val="24"/>
        </w:rPr>
        <w:tab/>
      </w:r>
      <w:r>
        <w:rPr>
          <w:rFonts w:ascii="Palatino Linotype" w:hAnsi="Palatino Linotype" w:cstheme="minorHAnsi"/>
          <w:bCs/>
          <w:sz w:val="24"/>
          <w:szCs w:val="24"/>
        </w:rPr>
        <w:tab/>
      </w:r>
      <w:r>
        <w:rPr>
          <w:rFonts w:ascii="Palatino Linotype" w:hAnsi="Palatino Linotype" w:cstheme="minorHAnsi"/>
          <w:bCs/>
          <w:sz w:val="24"/>
          <w:szCs w:val="24"/>
        </w:rPr>
        <w:tab/>
      </w:r>
      <w:r>
        <w:rPr>
          <w:rFonts w:ascii="Palatino Linotype" w:hAnsi="Palatino Linotype" w:cstheme="minorHAnsi"/>
          <w:bCs/>
          <w:sz w:val="24"/>
          <w:szCs w:val="24"/>
        </w:rPr>
        <w:tab/>
      </w:r>
      <w:r>
        <w:rPr>
          <w:rFonts w:ascii="Palatino Linotype" w:hAnsi="Palatino Linotype" w:cstheme="minorHAnsi"/>
          <w:bCs/>
          <w:sz w:val="24"/>
          <w:szCs w:val="24"/>
        </w:rPr>
        <w:tab/>
      </w:r>
      <w:r>
        <w:rPr>
          <w:rFonts w:ascii="Palatino Linotype" w:hAnsi="Palatino Linotype" w:cstheme="minorHAnsi"/>
          <w:bCs/>
          <w:sz w:val="24"/>
          <w:szCs w:val="24"/>
        </w:rPr>
        <w:tab/>
        <w:t xml:space="preserve">   </w:t>
      </w:r>
      <w:r w:rsidR="00755321">
        <w:rPr>
          <w:rFonts w:ascii="Palatino Linotype" w:hAnsi="Palatino Linotype" w:cstheme="minorHAnsi"/>
          <w:bCs/>
          <w:sz w:val="24"/>
          <w:szCs w:val="24"/>
        </w:rPr>
        <w:tab/>
      </w:r>
      <w:r w:rsidR="00755321">
        <w:rPr>
          <w:rFonts w:ascii="Palatino Linotype" w:hAnsi="Palatino Linotype" w:cstheme="minorHAnsi"/>
          <w:bCs/>
          <w:sz w:val="24"/>
          <w:szCs w:val="24"/>
        </w:rPr>
        <w:tab/>
      </w:r>
      <w:r w:rsidR="00755321">
        <w:rPr>
          <w:rFonts w:ascii="Palatino Linotype" w:hAnsi="Palatino Linotype" w:cstheme="minorHAnsi"/>
          <w:bCs/>
          <w:sz w:val="24"/>
          <w:szCs w:val="24"/>
        </w:rPr>
        <w:tab/>
      </w:r>
      <w:r w:rsidR="00755321">
        <w:rPr>
          <w:rFonts w:ascii="Palatino Linotype" w:hAnsi="Palatino Linotype" w:cstheme="minorHAnsi"/>
          <w:bCs/>
          <w:sz w:val="24"/>
          <w:szCs w:val="24"/>
        </w:rPr>
        <w:tab/>
      </w:r>
      <w:r w:rsidR="00755321">
        <w:rPr>
          <w:rFonts w:ascii="Palatino Linotype" w:hAnsi="Palatino Linotype" w:cstheme="minorHAnsi"/>
          <w:bCs/>
          <w:sz w:val="24"/>
          <w:szCs w:val="24"/>
        </w:rPr>
        <w:tab/>
      </w:r>
      <w:r w:rsidR="00755321">
        <w:rPr>
          <w:rFonts w:ascii="Palatino Linotype" w:hAnsi="Palatino Linotype" w:cstheme="minorHAnsi"/>
          <w:bCs/>
          <w:sz w:val="24"/>
          <w:szCs w:val="24"/>
        </w:rPr>
        <w:tab/>
      </w:r>
      <w:r w:rsidR="00755321">
        <w:rPr>
          <w:rFonts w:ascii="Palatino Linotype" w:hAnsi="Palatino Linotype" w:cstheme="minorHAnsi"/>
          <w:bCs/>
          <w:sz w:val="24"/>
          <w:szCs w:val="24"/>
        </w:rPr>
        <w:tab/>
      </w:r>
      <w:r w:rsidR="00755321">
        <w:rPr>
          <w:rFonts w:ascii="Palatino Linotype" w:hAnsi="Palatino Linotype" w:cstheme="minorHAnsi"/>
          <w:bCs/>
          <w:sz w:val="24"/>
          <w:szCs w:val="24"/>
        </w:rPr>
        <w:tab/>
      </w:r>
      <w:r w:rsidRPr="00755321">
        <w:rPr>
          <w:rFonts w:ascii="Arial" w:hAnsi="Arial" w:cs="Arial"/>
          <w:b w:val="0"/>
          <w:sz w:val="20"/>
          <w:u w:val="single"/>
        </w:rPr>
        <w:t>Załącznik</w:t>
      </w:r>
      <w:r w:rsidR="00755321">
        <w:rPr>
          <w:rFonts w:ascii="Arial" w:hAnsi="Arial" w:cs="Arial"/>
          <w:b w:val="0"/>
          <w:sz w:val="20"/>
          <w:u w:val="single"/>
        </w:rPr>
        <w:t xml:space="preserve"> </w:t>
      </w:r>
      <w:r w:rsidR="00281695">
        <w:rPr>
          <w:rFonts w:ascii="Arial" w:hAnsi="Arial" w:cs="Arial"/>
          <w:b w:val="0"/>
          <w:sz w:val="20"/>
          <w:u w:val="single"/>
        </w:rPr>
        <w:t>N</w:t>
      </w:r>
      <w:r w:rsidR="00755321">
        <w:rPr>
          <w:rFonts w:ascii="Arial" w:hAnsi="Arial" w:cs="Arial"/>
          <w:b w:val="0"/>
          <w:sz w:val="20"/>
          <w:u w:val="single"/>
        </w:rPr>
        <w:t>r</w:t>
      </w:r>
      <w:r w:rsidRPr="00755321">
        <w:rPr>
          <w:rFonts w:ascii="Arial" w:hAnsi="Arial" w:cs="Arial"/>
          <w:b w:val="0"/>
          <w:sz w:val="20"/>
          <w:u w:val="single"/>
        </w:rPr>
        <w:t xml:space="preserve"> </w:t>
      </w:r>
      <w:r w:rsidR="00755321" w:rsidRPr="00755321">
        <w:rPr>
          <w:rFonts w:ascii="Arial" w:hAnsi="Arial" w:cs="Arial"/>
          <w:b w:val="0"/>
          <w:sz w:val="20"/>
          <w:u w:val="single"/>
        </w:rPr>
        <w:t>1</w:t>
      </w:r>
      <w:r w:rsidR="005035BA">
        <w:rPr>
          <w:rFonts w:ascii="Arial" w:hAnsi="Arial" w:cs="Arial"/>
          <w:b w:val="0"/>
          <w:sz w:val="20"/>
          <w:u w:val="single"/>
        </w:rPr>
        <w:t>0</w:t>
      </w:r>
      <w:r w:rsidRPr="00755321">
        <w:rPr>
          <w:rFonts w:ascii="Arial" w:hAnsi="Arial" w:cs="Arial"/>
          <w:b w:val="0"/>
          <w:sz w:val="20"/>
          <w:u w:val="single"/>
        </w:rPr>
        <w:t xml:space="preserve"> do SWZ</w:t>
      </w:r>
    </w:p>
    <w:p w14:paraId="75C385A8" w14:textId="7DC4611F" w:rsidR="008E13AE" w:rsidRPr="005035BA" w:rsidRDefault="005035BA" w:rsidP="005035BA">
      <w:pPr>
        <w:pStyle w:val="Tytu"/>
        <w:ind w:left="8494" w:firstLine="709"/>
        <w:jc w:val="left"/>
        <w:rPr>
          <w:rFonts w:ascii="Arial" w:hAnsi="Arial" w:cs="Arial"/>
          <w:b w:val="0"/>
          <w:color w:val="4472C4" w:themeColor="accent5"/>
          <w:sz w:val="20"/>
        </w:rPr>
      </w:pPr>
      <w:r>
        <w:rPr>
          <w:rFonts w:ascii="Arial" w:hAnsi="Arial" w:cs="Arial"/>
          <w:i/>
          <w:color w:val="4472C4" w:themeColor="accent5"/>
          <w:sz w:val="20"/>
        </w:rPr>
        <w:t xml:space="preserve">                    </w:t>
      </w:r>
      <w:r w:rsidR="00492DF2" w:rsidRPr="005035BA">
        <w:rPr>
          <w:rFonts w:ascii="Arial" w:hAnsi="Arial" w:cs="Arial"/>
          <w:i/>
          <w:color w:val="4472C4" w:themeColor="accent5"/>
          <w:sz w:val="20"/>
        </w:rPr>
        <w:t xml:space="preserve">(składany przez Wykonawcę na wezwanie </w:t>
      </w:r>
      <w:r>
        <w:rPr>
          <w:rFonts w:ascii="Arial" w:hAnsi="Arial" w:cs="Arial"/>
          <w:i/>
          <w:color w:val="4472C4" w:themeColor="accent5"/>
          <w:sz w:val="20"/>
        </w:rPr>
        <w:t xml:space="preserve">                   </w:t>
      </w:r>
      <w:r>
        <w:rPr>
          <w:rFonts w:ascii="Arial" w:hAnsi="Arial" w:cs="Arial"/>
          <w:i/>
          <w:color w:val="4472C4" w:themeColor="accent5"/>
          <w:sz w:val="20"/>
        </w:rPr>
        <w:br/>
        <w:t xml:space="preserve">                                                   </w:t>
      </w:r>
      <w:r w:rsidR="00AC5F42">
        <w:rPr>
          <w:rFonts w:ascii="Arial" w:hAnsi="Arial" w:cs="Arial"/>
          <w:i/>
          <w:color w:val="4472C4" w:themeColor="accent5"/>
          <w:sz w:val="20"/>
        </w:rPr>
        <w:t xml:space="preserve">       </w:t>
      </w:r>
      <w:r w:rsidR="00492DF2" w:rsidRPr="005035BA">
        <w:rPr>
          <w:rFonts w:ascii="Arial" w:hAnsi="Arial" w:cs="Arial"/>
          <w:i/>
          <w:color w:val="4472C4" w:themeColor="accent5"/>
          <w:sz w:val="20"/>
        </w:rPr>
        <w:t>Zamawiającego)</w:t>
      </w:r>
    </w:p>
    <w:p w14:paraId="436E3960" w14:textId="77489AFC" w:rsidR="005035BA" w:rsidRDefault="005035BA" w:rsidP="008E13AE">
      <w:pPr>
        <w:pStyle w:val="Tytu"/>
        <w:spacing w:line="360" w:lineRule="auto"/>
        <w:jc w:val="left"/>
        <w:rPr>
          <w:rFonts w:asciiTheme="minorHAnsi" w:hAnsiTheme="minorHAnsi" w:cstheme="minorHAnsi"/>
          <w:b w:val="0"/>
          <w:color w:val="000000" w:themeColor="text1"/>
          <w:sz w:val="20"/>
        </w:rPr>
      </w:pP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>(Nazwa Wykonawcy)</w:t>
      </w:r>
      <w:r w:rsidR="008E13AE"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="008E13AE"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="008E13AE"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="008E13AE"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="008E13AE"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="008E13AE"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="008E13AE"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="008E13AE"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="008E13AE"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="008E13AE"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="008E13AE"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="008E13AE"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="008E13AE"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="008E13AE"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="008E13AE"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</w:p>
    <w:p w14:paraId="3E5ADCD3" w14:textId="77777777" w:rsidR="008E13AE" w:rsidRDefault="008E13AE" w:rsidP="008E13AE">
      <w:pPr>
        <w:pStyle w:val="Nagwek2"/>
        <w:rPr>
          <w:rFonts w:asciiTheme="minorHAnsi" w:hAnsiTheme="minorHAnsi" w:cstheme="minorHAnsi"/>
          <w:sz w:val="24"/>
          <w:szCs w:val="24"/>
        </w:rPr>
      </w:pPr>
    </w:p>
    <w:p w14:paraId="3ED665FE" w14:textId="08293956" w:rsidR="008E13AE" w:rsidRPr="008E13AE" w:rsidRDefault="008E13AE" w:rsidP="008E13AE">
      <w:pPr>
        <w:pStyle w:val="Nagwek2"/>
        <w:rPr>
          <w:rFonts w:asciiTheme="minorHAnsi" w:hAnsiTheme="minorHAnsi" w:cstheme="minorHAnsi"/>
          <w:sz w:val="24"/>
          <w:szCs w:val="24"/>
        </w:rPr>
      </w:pPr>
      <w:r w:rsidRPr="008E13AE">
        <w:rPr>
          <w:rFonts w:asciiTheme="minorHAnsi" w:hAnsiTheme="minorHAnsi" w:cstheme="minorHAnsi"/>
          <w:sz w:val="24"/>
          <w:szCs w:val="24"/>
        </w:rPr>
        <w:t xml:space="preserve">WYKAZ </w:t>
      </w:r>
      <w:r w:rsidR="005035BA">
        <w:rPr>
          <w:rFonts w:asciiTheme="minorHAnsi" w:hAnsiTheme="minorHAnsi" w:cstheme="minorHAnsi"/>
          <w:sz w:val="24"/>
          <w:szCs w:val="24"/>
        </w:rPr>
        <w:t>USŁUG (LUB DOSTAW)</w:t>
      </w:r>
    </w:p>
    <w:p w14:paraId="73718BB0" w14:textId="38EA68B1" w:rsidR="005035BA" w:rsidRPr="00AC5F42" w:rsidRDefault="005035BA" w:rsidP="00AC5F42">
      <w:pPr>
        <w:pStyle w:val="Tekstkomentarza1"/>
        <w:numPr>
          <w:ilvl w:val="0"/>
          <w:numId w:val="9"/>
        </w:numPr>
        <w:spacing w:line="240" w:lineRule="atLeast"/>
        <w:jc w:val="center"/>
        <w:rPr>
          <w:rFonts w:ascii="Arial" w:hAnsi="Arial" w:cs="Arial"/>
        </w:rPr>
      </w:pPr>
      <w:r w:rsidRPr="00A814C3">
        <w:rPr>
          <w:rFonts w:ascii="Arial" w:hAnsi="Arial" w:cs="Arial"/>
        </w:rPr>
        <w:t xml:space="preserve">potwierdzający spełnienie warunku udziału w postępowaniu </w:t>
      </w:r>
      <w:r w:rsidRPr="00A814C3">
        <w:rPr>
          <w:rFonts w:ascii="Arial" w:hAnsi="Arial" w:cs="Arial"/>
          <w:bCs/>
          <w:iCs/>
        </w:rPr>
        <w:t>określonego w Rozdz. VIII pkt 2 ppkt 4 lit.</w:t>
      </w:r>
      <w:r w:rsidRPr="005035BA">
        <w:rPr>
          <w:rFonts w:ascii="Arial" w:hAnsi="Arial" w:cs="Arial"/>
          <w:b/>
          <w:iCs/>
        </w:rPr>
        <w:t xml:space="preserve">a </w:t>
      </w:r>
      <w:r w:rsidRPr="00A814C3">
        <w:rPr>
          <w:rFonts w:ascii="Arial" w:hAnsi="Arial" w:cs="Arial"/>
          <w:bCs/>
          <w:iCs/>
        </w:rPr>
        <w:t>SWZ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2410"/>
        <w:gridCol w:w="2344"/>
        <w:gridCol w:w="2715"/>
        <w:gridCol w:w="2550"/>
        <w:gridCol w:w="3569"/>
      </w:tblGrid>
      <w:tr w:rsidR="005035BA" w:rsidRPr="005035BA" w14:paraId="30B6EB16" w14:textId="77777777" w:rsidTr="001B1071">
        <w:trPr>
          <w:trHeight w:val="774"/>
        </w:trPr>
        <w:tc>
          <w:tcPr>
            <w:tcW w:w="241" w:type="pct"/>
            <w:vAlign w:val="center"/>
          </w:tcPr>
          <w:p w14:paraId="4974CFFF" w14:textId="77777777" w:rsidR="005035BA" w:rsidRPr="005035BA" w:rsidRDefault="005035BA" w:rsidP="001B1071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5035BA">
              <w:rPr>
                <w:rFonts w:ascii="Arial" w:hAnsi="Arial" w:cs="Arial"/>
                <w:color w:val="auto"/>
                <w:sz w:val="20"/>
              </w:rPr>
              <w:t>Lp.</w:t>
            </w:r>
          </w:p>
        </w:tc>
        <w:tc>
          <w:tcPr>
            <w:tcW w:w="844" w:type="pct"/>
            <w:vAlign w:val="center"/>
          </w:tcPr>
          <w:p w14:paraId="215C3A90" w14:textId="5AAF1DAA" w:rsidR="005035BA" w:rsidRPr="005035BA" w:rsidRDefault="005035BA" w:rsidP="001B1071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5035BA">
              <w:rPr>
                <w:rFonts w:ascii="Arial" w:hAnsi="Arial" w:cs="Arial"/>
                <w:color w:val="auto"/>
                <w:sz w:val="20"/>
              </w:rPr>
              <w:t>Nazwa zadania</w:t>
            </w:r>
          </w:p>
        </w:tc>
        <w:tc>
          <w:tcPr>
            <w:tcW w:w="821" w:type="pct"/>
            <w:vAlign w:val="center"/>
          </w:tcPr>
          <w:p w14:paraId="6A3F6061" w14:textId="77777777" w:rsidR="005035BA" w:rsidRPr="005035BA" w:rsidRDefault="005035BA" w:rsidP="001B1071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5035BA">
              <w:rPr>
                <w:rFonts w:ascii="Arial" w:hAnsi="Arial" w:cs="Arial"/>
                <w:color w:val="auto"/>
                <w:sz w:val="20"/>
              </w:rPr>
              <w:t>Wartość zrealizowanego zadania</w:t>
            </w:r>
          </w:p>
        </w:tc>
        <w:tc>
          <w:tcPr>
            <w:tcW w:w="951" w:type="pct"/>
            <w:vAlign w:val="center"/>
          </w:tcPr>
          <w:p w14:paraId="1C6160AD" w14:textId="68585F59" w:rsidR="005035BA" w:rsidRPr="005035BA" w:rsidRDefault="005035BA" w:rsidP="001B1071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5035BA">
              <w:rPr>
                <w:rFonts w:ascii="Arial" w:hAnsi="Arial" w:cs="Arial"/>
                <w:color w:val="auto"/>
                <w:sz w:val="20"/>
              </w:rPr>
              <w:t xml:space="preserve">Data wykonania  </w:t>
            </w:r>
            <w:r w:rsidR="00AA2467">
              <w:rPr>
                <w:rFonts w:ascii="Arial" w:hAnsi="Arial" w:cs="Arial"/>
                <w:color w:val="auto"/>
                <w:sz w:val="20"/>
              </w:rPr>
              <w:t>(</w:t>
            </w:r>
            <w:r w:rsidRPr="005035BA">
              <w:rPr>
                <w:rFonts w:ascii="Arial" w:hAnsi="Arial" w:cs="Arial"/>
                <w:color w:val="auto"/>
                <w:sz w:val="20"/>
              </w:rPr>
              <w:t>miesiąc/rok)</w:t>
            </w:r>
          </w:p>
        </w:tc>
        <w:tc>
          <w:tcPr>
            <w:tcW w:w="893" w:type="pct"/>
            <w:vAlign w:val="center"/>
          </w:tcPr>
          <w:p w14:paraId="5EC694DA" w14:textId="77777777" w:rsidR="005035BA" w:rsidRPr="005035BA" w:rsidRDefault="005035BA" w:rsidP="001B1071">
            <w:pPr>
              <w:pStyle w:val="Tekstpodstawowy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5035BA">
              <w:rPr>
                <w:rFonts w:ascii="Arial" w:hAnsi="Arial" w:cs="Arial"/>
                <w:color w:val="auto"/>
                <w:sz w:val="20"/>
              </w:rPr>
              <w:t>Zakres zrealizowanego zadania</w:t>
            </w:r>
          </w:p>
        </w:tc>
        <w:tc>
          <w:tcPr>
            <w:tcW w:w="1250" w:type="pct"/>
            <w:vAlign w:val="center"/>
          </w:tcPr>
          <w:p w14:paraId="03495E65" w14:textId="77777777" w:rsidR="005035BA" w:rsidRPr="005035BA" w:rsidRDefault="005035BA" w:rsidP="001B1071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5035BA">
              <w:rPr>
                <w:rFonts w:ascii="Arial" w:hAnsi="Arial" w:cs="Arial"/>
                <w:color w:val="auto"/>
                <w:sz w:val="20"/>
              </w:rPr>
              <w:t>Podmiot, na rzecz którego usługa została wykonana</w:t>
            </w:r>
          </w:p>
        </w:tc>
      </w:tr>
      <w:tr w:rsidR="005035BA" w:rsidRPr="00295209" w14:paraId="45426BB0" w14:textId="77777777" w:rsidTr="001B1071">
        <w:trPr>
          <w:trHeight w:val="266"/>
        </w:trPr>
        <w:tc>
          <w:tcPr>
            <w:tcW w:w="241" w:type="pct"/>
          </w:tcPr>
          <w:p w14:paraId="74656CC7" w14:textId="77777777" w:rsidR="005035BA" w:rsidRPr="00295209" w:rsidRDefault="005035BA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44" w:type="pct"/>
          </w:tcPr>
          <w:p w14:paraId="720B1191" w14:textId="77777777" w:rsidR="005035BA" w:rsidRPr="00295209" w:rsidRDefault="005035BA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21" w:type="pct"/>
          </w:tcPr>
          <w:p w14:paraId="2DADCA82" w14:textId="77777777" w:rsidR="005035BA" w:rsidRPr="00295209" w:rsidRDefault="005035BA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951" w:type="pct"/>
          </w:tcPr>
          <w:p w14:paraId="7F3EA72D" w14:textId="77777777" w:rsidR="005035BA" w:rsidRPr="00295209" w:rsidRDefault="005035BA" w:rsidP="001B1071">
            <w:pPr>
              <w:pStyle w:val="Tekstpodstawowy"/>
              <w:ind w:left="354" w:right="-290" w:hanging="354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93" w:type="pct"/>
          </w:tcPr>
          <w:p w14:paraId="21A07444" w14:textId="77777777" w:rsidR="005035BA" w:rsidRPr="00295209" w:rsidRDefault="005035BA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250" w:type="pct"/>
          </w:tcPr>
          <w:p w14:paraId="2399258E" w14:textId="77777777" w:rsidR="005035BA" w:rsidRPr="00295209" w:rsidRDefault="005035BA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</w:tr>
      <w:tr w:rsidR="005035BA" w:rsidRPr="00295209" w14:paraId="286D9A1B" w14:textId="77777777" w:rsidTr="001B1071">
        <w:trPr>
          <w:trHeight w:val="254"/>
        </w:trPr>
        <w:tc>
          <w:tcPr>
            <w:tcW w:w="241" w:type="pct"/>
          </w:tcPr>
          <w:p w14:paraId="202A1422" w14:textId="77777777" w:rsidR="005035BA" w:rsidRPr="00295209" w:rsidRDefault="005035BA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44" w:type="pct"/>
          </w:tcPr>
          <w:p w14:paraId="095323FD" w14:textId="77777777" w:rsidR="005035BA" w:rsidRPr="00295209" w:rsidRDefault="005035BA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21" w:type="pct"/>
          </w:tcPr>
          <w:p w14:paraId="559846E6" w14:textId="77777777" w:rsidR="005035BA" w:rsidRPr="00295209" w:rsidRDefault="005035BA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951" w:type="pct"/>
          </w:tcPr>
          <w:p w14:paraId="4DE4C2EA" w14:textId="77777777" w:rsidR="005035BA" w:rsidRPr="00295209" w:rsidRDefault="005035BA" w:rsidP="001B1071">
            <w:pPr>
              <w:pStyle w:val="Tekstpodstawowy"/>
              <w:ind w:left="354" w:right="-290" w:hanging="354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93" w:type="pct"/>
          </w:tcPr>
          <w:p w14:paraId="5C167149" w14:textId="77777777" w:rsidR="005035BA" w:rsidRPr="00295209" w:rsidRDefault="005035BA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250" w:type="pct"/>
          </w:tcPr>
          <w:p w14:paraId="6404D509" w14:textId="77777777" w:rsidR="005035BA" w:rsidRPr="00295209" w:rsidRDefault="005035BA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</w:tr>
      <w:tr w:rsidR="005035BA" w:rsidRPr="00295209" w14:paraId="7A8DC14A" w14:textId="77777777" w:rsidTr="001B1071">
        <w:trPr>
          <w:trHeight w:val="254"/>
        </w:trPr>
        <w:tc>
          <w:tcPr>
            <w:tcW w:w="241" w:type="pct"/>
          </w:tcPr>
          <w:p w14:paraId="0FBDBD80" w14:textId="77777777" w:rsidR="005035BA" w:rsidRPr="00295209" w:rsidRDefault="005035BA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44" w:type="pct"/>
          </w:tcPr>
          <w:p w14:paraId="7D1B9A1C" w14:textId="77777777" w:rsidR="005035BA" w:rsidRPr="00295209" w:rsidRDefault="005035BA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21" w:type="pct"/>
          </w:tcPr>
          <w:p w14:paraId="26F4105F" w14:textId="77777777" w:rsidR="005035BA" w:rsidRPr="00295209" w:rsidRDefault="005035BA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951" w:type="pct"/>
          </w:tcPr>
          <w:p w14:paraId="7C24CB13" w14:textId="77777777" w:rsidR="005035BA" w:rsidRPr="00295209" w:rsidRDefault="005035BA" w:rsidP="001B1071">
            <w:pPr>
              <w:pStyle w:val="Tekstpodstawowy"/>
              <w:ind w:left="354" w:right="-290" w:hanging="354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93" w:type="pct"/>
          </w:tcPr>
          <w:p w14:paraId="2A8F8B72" w14:textId="77777777" w:rsidR="005035BA" w:rsidRPr="00295209" w:rsidRDefault="005035BA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250" w:type="pct"/>
          </w:tcPr>
          <w:p w14:paraId="5FE54B7C" w14:textId="77777777" w:rsidR="005035BA" w:rsidRPr="00295209" w:rsidRDefault="005035BA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</w:tr>
    </w:tbl>
    <w:p w14:paraId="421384DC" w14:textId="4744CFE3" w:rsidR="00635F71" w:rsidRPr="008E13AE" w:rsidRDefault="00635F71" w:rsidP="008E13AE">
      <w:pPr>
        <w:jc w:val="center"/>
        <w:rPr>
          <w:rFonts w:asciiTheme="minorHAnsi" w:hAnsiTheme="minorHAnsi" w:cstheme="minorHAnsi"/>
          <w:sz w:val="20"/>
        </w:rPr>
      </w:pPr>
    </w:p>
    <w:p w14:paraId="36400695" w14:textId="77777777" w:rsidR="000301A2" w:rsidRPr="008E13AE" w:rsidRDefault="000301A2" w:rsidP="00E809E6">
      <w:pPr>
        <w:rPr>
          <w:rFonts w:asciiTheme="minorHAnsi" w:hAnsiTheme="minorHAnsi" w:cstheme="minorHAnsi"/>
          <w:sz w:val="20"/>
          <w:lang w:val="de-DE"/>
        </w:rPr>
      </w:pPr>
    </w:p>
    <w:p w14:paraId="51494377" w14:textId="77777777" w:rsidR="00431AAA" w:rsidRPr="008E13AE" w:rsidRDefault="00431AAA" w:rsidP="002112FD">
      <w:pPr>
        <w:jc w:val="both"/>
        <w:rPr>
          <w:rFonts w:asciiTheme="minorHAnsi" w:hAnsiTheme="minorHAnsi" w:cstheme="minorHAnsi"/>
          <w:sz w:val="20"/>
        </w:rPr>
      </w:pPr>
    </w:p>
    <w:p w14:paraId="69E95B17" w14:textId="73586DB2" w:rsidR="005035BA" w:rsidRPr="00AC5F42" w:rsidRDefault="005035BA" w:rsidP="00AC5F42">
      <w:pPr>
        <w:pStyle w:val="Tekstkomentarza1"/>
        <w:numPr>
          <w:ilvl w:val="0"/>
          <w:numId w:val="9"/>
        </w:numPr>
        <w:spacing w:line="240" w:lineRule="atLeast"/>
        <w:jc w:val="center"/>
        <w:rPr>
          <w:rFonts w:ascii="Arial" w:hAnsi="Arial" w:cs="Arial"/>
        </w:rPr>
      </w:pPr>
      <w:r w:rsidRPr="00A814C3">
        <w:rPr>
          <w:rFonts w:ascii="Arial" w:hAnsi="Arial" w:cs="Arial"/>
        </w:rPr>
        <w:t xml:space="preserve">potwierdzający spełnienie warunku udziału w postępowaniu </w:t>
      </w:r>
      <w:r w:rsidRPr="00A814C3">
        <w:rPr>
          <w:rFonts w:ascii="Arial" w:hAnsi="Arial" w:cs="Arial"/>
          <w:bCs/>
          <w:iCs/>
        </w:rPr>
        <w:t>określonego w Rozdz. VIII pkt 2 ppkt 4 lit.</w:t>
      </w:r>
      <w:r>
        <w:rPr>
          <w:rFonts w:ascii="Arial" w:hAnsi="Arial" w:cs="Arial"/>
          <w:bCs/>
          <w:iCs/>
        </w:rPr>
        <w:t xml:space="preserve"> </w:t>
      </w:r>
      <w:r w:rsidRPr="005035BA">
        <w:rPr>
          <w:rFonts w:ascii="Arial" w:hAnsi="Arial" w:cs="Arial"/>
          <w:b/>
          <w:iCs/>
        </w:rPr>
        <w:t>b</w:t>
      </w:r>
      <w:r w:rsidRPr="00A814C3">
        <w:rPr>
          <w:rFonts w:ascii="Arial" w:hAnsi="Arial" w:cs="Arial"/>
          <w:bCs/>
          <w:iCs/>
        </w:rPr>
        <w:t xml:space="preserve"> SWZ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070"/>
        <w:gridCol w:w="2013"/>
        <w:gridCol w:w="2013"/>
        <w:gridCol w:w="2333"/>
        <w:gridCol w:w="2190"/>
        <w:gridCol w:w="3067"/>
      </w:tblGrid>
      <w:tr w:rsidR="00AC5F42" w:rsidRPr="005035BA" w14:paraId="2132E0A8" w14:textId="77777777" w:rsidTr="00AC5F42">
        <w:trPr>
          <w:trHeight w:val="774"/>
        </w:trPr>
        <w:tc>
          <w:tcPr>
            <w:tcW w:w="207" w:type="pct"/>
            <w:vAlign w:val="center"/>
          </w:tcPr>
          <w:p w14:paraId="38586336" w14:textId="77777777" w:rsidR="00AC5F42" w:rsidRPr="005035BA" w:rsidRDefault="00AC5F42" w:rsidP="001B1071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5035BA">
              <w:rPr>
                <w:rFonts w:ascii="Arial" w:hAnsi="Arial" w:cs="Arial"/>
                <w:color w:val="auto"/>
                <w:sz w:val="20"/>
              </w:rPr>
              <w:t>Lp.</w:t>
            </w:r>
          </w:p>
        </w:tc>
        <w:tc>
          <w:tcPr>
            <w:tcW w:w="725" w:type="pct"/>
            <w:vAlign w:val="center"/>
          </w:tcPr>
          <w:p w14:paraId="31E2F100" w14:textId="4945745D" w:rsidR="00AC5F42" w:rsidRPr="005035BA" w:rsidRDefault="00AC5F42" w:rsidP="001B1071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5035BA">
              <w:rPr>
                <w:rFonts w:ascii="Arial" w:hAnsi="Arial" w:cs="Arial"/>
                <w:color w:val="auto"/>
                <w:sz w:val="20"/>
              </w:rPr>
              <w:t>Nazwa zadania</w:t>
            </w:r>
          </w:p>
        </w:tc>
        <w:tc>
          <w:tcPr>
            <w:tcW w:w="705" w:type="pct"/>
          </w:tcPr>
          <w:p w14:paraId="164FD507" w14:textId="6E7A3840" w:rsidR="00AC5F42" w:rsidRPr="005035BA" w:rsidRDefault="000941FA" w:rsidP="001B1071">
            <w:pPr>
              <w:pStyle w:val="Tekstpodstawowy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5035BA">
              <w:rPr>
                <w:rFonts w:ascii="Arial" w:hAnsi="Arial" w:cs="Arial"/>
                <w:color w:val="auto"/>
                <w:sz w:val="20"/>
              </w:rPr>
              <w:t>Wartość zrealizowanego zadania</w:t>
            </w:r>
          </w:p>
        </w:tc>
        <w:tc>
          <w:tcPr>
            <w:tcW w:w="705" w:type="pct"/>
            <w:vAlign w:val="center"/>
          </w:tcPr>
          <w:p w14:paraId="6A44536E" w14:textId="7138422E" w:rsidR="00AC5F42" w:rsidRPr="005035BA" w:rsidRDefault="00AC5F42" w:rsidP="001B1071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5035BA">
              <w:rPr>
                <w:rFonts w:ascii="Arial" w:hAnsi="Arial" w:cs="Arial"/>
                <w:color w:val="auto"/>
                <w:sz w:val="20"/>
              </w:rPr>
              <w:t>Wartość zrealizowanego zadania</w:t>
            </w:r>
          </w:p>
        </w:tc>
        <w:tc>
          <w:tcPr>
            <w:tcW w:w="817" w:type="pct"/>
            <w:vAlign w:val="center"/>
          </w:tcPr>
          <w:p w14:paraId="5A419945" w14:textId="214ED664" w:rsidR="00AC5F42" w:rsidRPr="005035BA" w:rsidRDefault="00AC5F42" w:rsidP="001B1071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5035BA">
              <w:rPr>
                <w:rFonts w:ascii="Arial" w:hAnsi="Arial" w:cs="Arial"/>
                <w:color w:val="auto"/>
                <w:sz w:val="20"/>
              </w:rPr>
              <w:t>Data wykonania (miesiąc/rok)</w:t>
            </w:r>
          </w:p>
        </w:tc>
        <w:tc>
          <w:tcPr>
            <w:tcW w:w="767" w:type="pct"/>
            <w:vAlign w:val="center"/>
          </w:tcPr>
          <w:p w14:paraId="21A1E501" w14:textId="77777777" w:rsidR="00AC5F42" w:rsidRPr="005035BA" w:rsidRDefault="00AC5F42" w:rsidP="001B1071">
            <w:pPr>
              <w:pStyle w:val="Tekstpodstawowy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5035BA">
              <w:rPr>
                <w:rFonts w:ascii="Arial" w:hAnsi="Arial" w:cs="Arial"/>
                <w:color w:val="auto"/>
                <w:sz w:val="20"/>
              </w:rPr>
              <w:t>Zakres zrealizowanego zadania</w:t>
            </w:r>
          </w:p>
        </w:tc>
        <w:tc>
          <w:tcPr>
            <w:tcW w:w="1074" w:type="pct"/>
            <w:vAlign w:val="center"/>
          </w:tcPr>
          <w:p w14:paraId="5ADB1148" w14:textId="77777777" w:rsidR="00AC5F42" w:rsidRPr="005035BA" w:rsidRDefault="00AC5F42" w:rsidP="001B1071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5035BA">
              <w:rPr>
                <w:rFonts w:ascii="Arial" w:hAnsi="Arial" w:cs="Arial"/>
                <w:color w:val="auto"/>
                <w:sz w:val="20"/>
              </w:rPr>
              <w:t>Podmiot, na rzecz którego usługa została wykonana</w:t>
            </w:r>
          </w:p>
        </w:tc>
      </w:tr>
      <w:tr w:rsidR="00AC5F42" w:rsidRPr="00295209" w14:paraId="5FE63040" w14:textId="77777777" w:rsidTr="00AC5F42">
        <w:trPr>
          <w:trHeight w:val="266"/>
        </w:trPr>
        <w:tc>
          <w:tcPr>
            <w:tcW w:w="207" w:type="pct"/>
          </w:tcPr>
          <w:p w14:paraId="37E15D48" w14:textId="77777777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725" w:type="pct"/>
          </w:tcPr>
          <w:p w14:paraId="5BC45B3C" w14:textId="77777777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705" w:type="pct"/>
          </w:tcPr>
          <w:p w14:paraId="58679AE7" w14:textId="77777777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705" w:type="pct"/>
          </w:tcPr>
          <w:p w14:paraId="16ED02F6" w14:textId="0FAC19D4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17" w:type="pct"/>
          </w:tcPr>
          <w:p w14:paraId="1D975C01" w14:textId="77777777" w:rsidR="00AC5F42" w:rsidRPr="00295209" w:rsidRDefault="00AC5F42" w:rsidP="001B1071">
            <w:pPr>
              <w:pStyle w:val="Tekstpodstawowy"/>
              <w:ind w:left="354" w:right="-290" w:hanging="354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767" w:type="pct"/>
          </w:tcPr>
          <w:p w14:paraId="52B15486" w14:textId="77777777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074" w:type="pct"/>
          </w:tcPr>
          <w:p w14:paraId="7804816D" w14:textId="77777777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</w:tr>
      <w:tr w:rsidR="00AC5F42" w:rsidRPr="00295209" w14:paraId="7FFF63FD" w14:textId="77777777" w:rsidTr="00AC5F42">
        <w:trPr>
          <w:trHeight w:val="254"/>
        </w:trPr>
        <w:tc>
          <w:tcPr>
            <w:tcW w:w="207" w:type="pct"/>
          </w:tcPr>
          <w:p w14:paraId="1CD5F89E" w14:textId="77777777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725" w:type="pct"/>
          </w:tcPr>
          <w:p w14:paraId="57AF986B" w14:textId="77777777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705" w:type="pct"/>
          </w:tcPr>
          <w:p w14:paraId="54D6B53B" w14:textId="77777777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705" w:type="pct"/>
          </w:tcPr>
          <w:p w14:paraId="0677249B" w14:textId="19AE754C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17" w:type="pct"/>
          </w:tcPr>
          <w:p w14:paraId="23C3F8B8" w14:textId="77777777" w:rsidR="00AC5F42" w:rsidRPr="00295209" w:rsidRDefault="00AC5F42" w:rsidP="001B1071">
            <w:pPr>
              <w:pStyle w:val="Tekstpodstawowy"/>
              <w:ind w:left="354" w:right="-290" w:hanging="354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767" w:type="pct"/>
          </w:tcPr>
          <w:p w14:paraId="30297D57" w14:textId="77777777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074" w:type="pct"/>
          </w:tcPr>
          <w:p w14:paraId="42BA4BEC" w14:textId="77777777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</w:tr>
      <w:tr w:rsidR="00AC5F42" w:rsidRPr="00295209" w14:paraId="6431E5C0" w14:textId="77777777" w:rsidTr="00AC5F42">
        <w:trPr>
          <w:trHeight w:val="254"/>
        </w:trPr>
        <w:tc>
          <w:tcPr>
            <w:tcW w:w="207" w:type="pct"/>
          </w:tcPr>
          <w:p w14:paraId="03ABD727" w14:textId="77777777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725" w:type="pct"/>
          </w:tcPr>
          <w:p w14:paraId="7269988E" w14:textId="77777777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705" w:type="pct"/>
          </w:tcPr>
          <w:p w14:paraId="58031B9D" w14:textId="77777777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705" w:type="pct"/>
          </w:tcPr>
          <w:p w14:paraId="580E71ED" w14:textId="4BF3835B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17" w:type="pct"/>
          </w:tcPr>
          <w:p w14:paraId="3D357221" w14:textId="77777777" w:rsidR="00AC5F42" w:rsidRPr="00295209" w:rsidRDefault="00AC5F42" w:rsidP="001B1071">
            <w:pPr>
              <w:pStyle w:val="Tekstpodstawowy"/>
              <w:ind w:left="354" w:right="-290" w:hanging="354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767" w:type="pct"/>
          </w:tcPr>
          <w:p w14:paraId="46683E72" w14:textId="77777777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074" w:type="pct"/>
          </w:tcPr>
          <w:p w14:paraId="283068D1" w14:textId="77777777" w:rsidR="00AC5F42" w:rsidRPr="00295209" w:rsidRDefault="00AC5F42" w:rsidP="001B1071">
            <w:pPr>
              <w:pStyle w:val="Tekstpodstawowy"/>
              <w:jc w:val="both"/>
              <w:rPr>
                <w:rFonts w:ascii="Palatino Linotype" w:hAnsi="Palatino Linotype" w:cstheme="minorHAnsi"/>
                <w:b/>
                <w:i/>
                <w:color w:val="auto"/>
                <w:sz w:val="20"/>
              </w:rPr>
            </w:pPr>
          </w:p>
        </w:tc>
      </w:tr>
    </w:tbl>
    <w:p w14:paraId="02AE150F" w14:textId="77777777" w:rsidR="00D77434" w:rsidRPr="008E13AE" w:rsidRDefault="00D77434" w:rsidP="00192D72">
      <w:pPr>
        <w:rPr>
          <w:rFonts w:asciiTheme="minorHAnsi" w:hAnsiTheme="minorHAnsi" w:cstheme="minorHAnsi"/>
          <w:sz w:val="20"/>
        </w:rPr>
      </w:pPr>
    </w:p>
    <w:p w14:paraId="44C62982" w14:textId="77777777" w:rsidR="00C8410A" w:rsidRDefault="00C8410A">
      <w:pPr>
        <w:pStyle w:val="Tekstpodstawowywcity"/>
        <w:ind w:left="5103"/>
        <w:rPr>
          <w:rFonts w:asciiTheme="minorHAnsi" w:hAnsiTheme="minorHAnsi" w:cstheme="minorHAnsi"/>
        </w:rPr>
      </w:pPr>
    </w:p>
    <w:p w14:paraId="0FF5EBEA" w14:textId="77777777" w:rsidR="00AC5F42" w:rsidRPr="00AC5F42" w:rsidRDefault="00AC5F42" w:rsidP="00AC5F42">
      <w:pPr>
        <w:tabs>
          <w:tab w:val="left" w:pos="426"/>
        </w:tabs>
        <w:jc w:val="both"/>
        <w:rPr>
          <w:rFonts w:ascii="Arial" w:hAnsi="Arial" w:cs="Arial"/>
          <w:b/>
          <w:bCs/>
          <w:iCs/>
          <w:sz w:val="20"/>
        </w:rPr>
      </w:pPr>
      <w:r w:rsidRPr="00AC5F42">
        <w:rPr>
          <w:rFonts w:ascii="Arial" w:hAnsi="Arial" w:cs="Arial"/>
          <w:b/>
          <w:bCs/>
          <w:iCs/>
          <w:sz w:val="20"/>
        </w:rPr>
        <w:t>Uwaga!</w:t>
      </w:r>
    </w:p>
    <w:p w14:paraId="686830F9" w14:textId="77777777" w:rsidR="00AC5F42" w:rsidRDefault="00AC5F42" w:rsidP="00AA2467">
      <w:pPr>
        <w:tabs>
          <w:tab w:val="left" w:pos="426"/>
        </w:tabs>
        <w:rPr>
          <w:rFonts w:ascii="Arial" w:eastAsia="TimesNewRoman;MS Mincho" w:hAnsi="Arial" w:cs="Arial"/>
          <w:i/>
        </w:rPr>
      </w:pPr>
      <w:r w:rsidRPr="00AC5F42">
        <w:rPr>
          <w:rFonts w:ascii="Arial" w:hAnsi="Arial" w:cs="Arial"/>
          <w:iCs/>
          <w:sz w:val="20"/>
        </w:rPr>
        <w:t xml:space="preserve">Do wykazu należy dołączyć dowody potwierdzające, że wykazane usługi / dostawy zostały wykonane lub są wykonywane należycie, </w:t>
      </w:r>
      <w:r w:rsidRPr="00AC5F42">
        <w:rPr>
          <w:rFonts w:ascii="Arial" w:eastAsia="TimesNewRoman;MS Mincho" w:hAnsi="Arial" w:cs="Arial"/>
          <w:iCs/>
          <w:sz w:val="20"/>
        </w:rPr>
        <w:t>w szczególności referencje bądź inne dokumenty wystawione przez podmiot, na rzecz którego usługi / dostawy zostały wykonane, a jeżeli Wykonawca  z przyczyn niezależnych od niego nie jest w stanie uzyskać tych dokumentów – inne odpowiednie dokumenty.</w:t>
      </w:r>
      <w:r>
        <w:rPr>
          <w:rFonts w:ascii="Arial" w:eastAsia="TimesNewRoman;MS Mincho" w:hAnsi="Arial" w:cs="Arial"/>
          <w:i/>
        </w:rPr>
        <w:br/>
      </w:r>
    </w:p>
    <w:p w14:paraId="01333B91" w14:textId="77777777" w:rsidR="002112FD" w:rsidRPr="008E13AE" w:rsidRDefault="002112FD" w:rsidP="00AA2467">
      <w:pPr>
        <w:pStyle w:val="Tekstpodstawowywcity"/>
        <w:ind w:left="0"/>
        <w:jc w:val="left"/>
        <w:rPr>
          <w:rFonts w:asciiTheme="minorHAnsi" w:hAnsiTheme="minorHAnsi" w:cstheme="minorHAnsi"/>
        </w:rPr>
      </w:pPr>
    </w:p>
    <w:p w14:paraId="2580ED43" w14:textId="77777777" w:rsidR="00C8410A" w:rsidRPr="005035BA" w:rsidRDefault="00C8410A" w:rsidP="001F4FFC">
      <w:pPr>
        <w:pStyle w:val="Tekstpodstawowywcity"/>
        <w:ind w:left="0"/>
        <w:rPr>
          <w:rFonts w:ascii="Arial" w:hAnsi="Arial" w:cs="Arial"/>
          <w:i/>
          <w:iCs/>
          <w:color w:val="4472C4" w:themeColor="accent5"/>
        </w:rPr>
      </w:pPr>
      <w:r w:rsidRPr="005035BA">
        <w:rPr>
          <w:rFonts w:ascii="Arial" w:hAnsi="Arial" w:cs="Arial"/>
          <w:b/>
          <w:i/>
          <w:iCs/>
          <w:color w:val="4472C4" w:themeColor="accent5"/>
        </w:rPr>
        <w:t>Dokument należy wypełnić elektronicznie i podpisać kwalifikowanym podpisem elek</w:t>
      </w:r>
      <w:r w:rsidR="00DF6C56" w:rsidRPr="005035BA">
        <w:rPr>
          <w:rFonts w:ascii="Arial" w:hAnsi="Arial" w:cs="Arial"/>
          <w:b/>
          <w:i/>
          <w:iCs/>
          <w:color w:val="4472C4" w:themeColor="accent5"/>
        </w:rPr>
        <w:t>tronicznym zgodnie z zapisami S</w:t>
      </w:r>
      <w:r w:rsidRPr="005035BA">
        <w:rPr>
          <w:rFonts w:ascii="Arial" w:hAnsi="Arial" w:cs="Arial"/>
          <w:b/>
          <w:i/>
          <w:iCs/>
          <w:color w:val="4472C4" w:themeColor="accent5"/>
        </w:rPr>
        <w:t>WZ.</w:t>
      </w:r>
    </w:p>
    <w:sectPr w:rsidR="00C8410A" w:rsidRPr="005035BA" w:rsidSect="00EB0367">
      <w:headerReference w:type="default" r:id="rId7"/>
      <w:footerReference w:type="even" r:id="rId8"/>
      <w:footerReference w:type="default" r:id="rId9"/>
      <w:pgSz w:w="16840" w:h="11907" w:orient="landscape"/>
      <w:pgMar w:top="1543" w:right="1135" w:bottom="993" w:left="1418" w:header="284" w:footer="54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DAB65" w14:textId="77777777" w:rsidR="00F248D2" w:rsidRDefault="00F248D2" w:rsidP="00E809E6">
      <w:r>
        <w:separator/>
      </w:r>
    </w:p>
  </w:endnote>
  <w:endnote w:type="continuationSeparator" w:id="0">
    <w:p w14:paraId="356387A9" w14:textId="77777777" w:rsidR="00F248D2" w:rsidRDefault="00F248D2" w:rsidP="00E80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;MS Mincho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B3C09" w14:textId="77777777" w:rsidR="00DF6C56" w:rsidRDefault="00DF6C56" w:rsidP="00DF6C56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0B6AE" w14:textId="77777777" w:rsidR="00755321" w:rsidRDefault="00755321" w:rsidP="00755321">
    <w:pPr>
      <w:tabs>
        <w:tab w:val="center" w:pos="4536"/>
        <w:tab w:val="right" w:pos="9072"/>
      </w:tabs>
    </w:pPr>
    <w:r>
      <w:rPr>
        <w:rFonts w:ascii="Calibri" w:hAnsi="Calibri" w:cs="Calibri"/>
        <w:sz w:val="18"/>
        <w:szCs w:val="18"/>
      </w:rPr>
      <w:t>Projekt konkursowy „Cyfryzacja Zarząd Dróg Powiatowych - Powiat Zawierciański” złożony w ramach naboru z Programu Fundusze Europejskie dla Śląskiego 2021-2027 nr FESL.01.04-IZ.01-135/24 w ramach Osi Priorytetowej I Fundusze Europejskie na inteligentny rozwój Działanie 01.04 Cyfryzacja administracji publicznej.</w:t>
    </w:r>
  </w:p>
  <w:p w14:paraId="25AA60B3" w14:textId="2A71FCFB" w:rsidR="00EB0367" w:rsidRPr="00755321" w:rsidRDefault="00EB0367" w:rsidP="00755321">
    <w:pPr>
      <w:pStyle w:val="Stopka"/>
      <w:rPr>
        <w:rFonts w:eastAsia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24697" w14:textId="77777777" w:rsidR="00F248D2" w:rsidRDefault="00F248D2" w:rsidP="00E809E6">
      <w:r>
        <w:separator/>
      </w:r>
    </w:p>
  </w:footnote>
  <w:footnote w:type="continuationSeparator" w:id="0">
    <w:p w14:paraId="697364F8" w14:textId="77777777" w:rsidR="00F248D2" w:rsidRDefault="00F248D2" w:rsidP="00E80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B02A1" w14:textId="7F6E9FB5" w:rsidR="00E809E6" w:rsidRDefault="00755321" w:rsidP="00DF6C56">
    <w:pPr>
      <w:pStyle w:val="Nagwek"/>
      <w:jc w:val="center"/>
    </w:pPr>
    <w:r>
      <w:rPr>
        <w:noProof/>
      </w:rPr>
      <w:drawing>
        <wp:inline distT="0" distB="0" distL="0" distR="0" wp14:anchorId="51F1D8C4" wp14:editId="4615B457">
          <wp:extent cx="5753103" cy="419096"/>
          <wp:effectExtent l="0" t="0" r="0" b="4"/>
          <wp:docPr id="1240926668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3" cy="4190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A188D"/>
    <w:multiLevelType w:val="multilevel"/>
    <w:tmpl w:val="41B07088"/>
    <w:lvl w:ilvl="0">
      <w:start w:val="1"/>
      <w:numFmt w:val="decimal"/>
      <w:lvlText w:val="%1."/>
      <w:lvlJc w:val="left"/>
      <w:pPr>
        <w:tabs>
          <w:tab w:val="num" w:pos="0"/>
        </w:tabs>
        <w:ind w:left="2062" w:hanging="360"/>
      </w:pPr>
      <w:rPr>
        <w:rFonts w:ascii="Arial" w:hAnsi="Arial" w:cs="Arial"/>
        <w:i w:val="0"/>
        <w:iCs/>
        <w:sz w:val="18"/>
        <w:szCs w:val="18"/>
      </w:rPr>
    </w:lvl>
    <w:lvl w:ilvl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4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720"/>
      </w:pPr>
    </w:lvl>
    <w:lvl w:ilvl="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440"/>
      </w:pPr>
    </w:lvl>
  </w:abstractNum>
  <w:abstractNum w:abstractNumId="1" w15:restartNumberingAfterBreak="0">
    <w:nsid w:val="180E0090"/>
    <w:multiLevelType w:val="singleLevel"/>
    <w:tmpl w:val="6B7CF4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227394"/>
    <w:multiLevelType w:val="multilevel"/>
    <w:tmpl w:val="95BE4928"/>
    <w:lvl w:ilvl="0">
      <w:start w:val="1"/>
      <w:numFmt w:val="decimal"/>
      <w:lvlText w:val="%1."/>
      <w:lvlJc w:val="left"/>
      <w:pPr>
        <w:tabs>
          <w:tab w:val="num" w:pos="-993"/>
        </w:tabs>
        <w:ind w:left="1069" w:hanging="360"/>
      </w:pPr>
      <w:rPr>
        <w:rFonts w:ascii="Arial" w:hAnsi="Arial" w:cs="Arial"/>
        <w:i w:val="0"/>
        <w:iC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993"/>
        </w:tabs>
        <w:ind w:left="294" w:hanging="360"/>
      </w:pPr>
      <w:rPr>
        <w:rFonts w:ascii="Arial" w:hAnsi="Arial" w:cs="Arial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-993"/>
        </w:tabs>
        <w:ind w:left="654" w:hanging="720"/>
      </w:pPr>
    </w:lvl>
    <w:lvl w:ilvl="3">
      <w:start w:val="1"/>
      <w:numFmt w:val="decimal"/>
      <w:lvlText w:val="%1.%2.%3.%4."/>
      <w:lvlJc w:val="left"/>
      <w:pPr>
        <w:tabs>
          <w:tab w:val="num" w:pos="-993"/>
        </w:tabs>
        <w:ind w:left="654" w:hanging="720"/>
      </w:pPr>
    </w:lvl>
    <w:lvl w:ilvl="4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-993"/>
        </w:tabs>
        <w:ind w:left="101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993"/>
        </w:tabs>
        <w:ind w:left="101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993"/>
        </w:tabs>
        <w:ind w:left="137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993"/>
        </w:tabs>
        <w:ind w:left="1374" w:hanging="1440"/>
      </w:pPr>
    </w:lvl>
  </w:abstractNum>
  <w:abstractNum w:abstractNumId="3" w15:restartNumberingAfterBreak="0">
    <w:nsid w:val="38BE153A"/>
    <w:multiLevelType w:val="singleLevel"/>
    <w:tmpl w:val="6B7CF4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70A13AD"/>
    <w:multiLevelType w:val="hybridMultilevel"/>
    <w:tmpl w:val="353EFD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D1980"/>
    <w:multiLevelType w:val="hybridMultilevel"/>
    <w:tmpl w:val="D90AF68A"/>
    <w:lvl w:ilvl="0" w:tplc="287EF7A2">
      <w:start w:val="1"/>
      <w:numFmt w:val="decimal"/>
      <w:lvlText w:val="%1. "/>
      <w:lvlJc w:val="left"/>
      <w:pPr>
        <w:tabs>
          <w:tab w:val="num" w:pos="142"/>
        </w:tabs>
        <w:ind w:left="425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  <w:lvl w:ilvl="1" w:tplc="B7604B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  <w:u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CF3393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D0F0715"/>
    <w:multiLevelType w:val="hybridMultilevel"/>
    <w:tmpl w:val="C016B550"/>
    <w:lvl w:ilvl="0" w:tplc="B7604B1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E5B48"/>
    <w:multiLevelType w:val="hybridMultilevel"/>
    <w:tmpl w:val="6BE6B6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255671">
    <w:abstractNumId w:val="1"/>
  </w:num>
  <w:num w:numId="2" w16cid:durableId="159204186">
    <w:abstractNumId w:val="3"/>
  </w:num>
  <w:num w:numId="3" w16cid:durableId="1510825186">
    <w:abstractNumId w:val="6"/>
  </w:num>
  <w:num w:numId="4" w16cid:durableId="1387414184">
    <w:abstractNumId w:val="5"/>
  </w:num>
  <w:num w:numId="5" w16cid:durableId="669452556">
    <w:abstractNumId w:val="7"/>
  </w:num>
  <w:num w:numId="6" w16cid:durableId="448399489">
    <w:abstractNumId w:val="4"/>
  </w:num>
  <w:num w:numId="7" w16cid:durableId="249244020">
    <w:abstractNumId w:val="0"/>
  </w:num>
  <w:num w:numId="8" w16cid:durableId="800653680">
    <w:abstractNumId w:val="2"/>
  </w:num>
  <w:num w:numId="9" w16cid:durableId="15687597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1"/>
    <w:rsid w:val="00003B96"/>
    <w:rsid w:val="000212B4"/>
    <w:rsid w:val="000301A2"/>
    <w:rsid w:val="000318F3"/>
    <w:rsid w:val="00045455"/>
    <w:rsid w:val="00051415"/>
    <w:rsid w:val="00054C73"/>
    <w:rsid w:val="000600AF"/>
    <w:rsid w:val="000741E9"/>
    <w:rsid w:val="00083171"/>
    <w:rsid w:val="000870F6"/>
    <w:rsid w:val="000941FA"/>
    <w:rsid w:val="000A316B"/>
    <w:rsid w:val="000C5378"/>
    <w:rsid w:val="000F5924"/>
    <w:rsid w:val="00143CEA"/>
    <w:rsid w:val="00150C96"/>
    <w:rsid w:val="00151A54"/>
    <w:rsid w:val="0015798E"/>
    <w:rsid w:val="001608F3"/>
    <w:rsid w:val="00174683"/>
    <w:rsid w:val="00175114"/>
    <w:rsid w:val="00192D72"/>
    <w:rsid w:val="001960BD"/>
    <w:rsid w:val="001F4FFC"/>
    <w:rsid w:val="002112FD"/>
    <w:rsid w:val="00253001"/>
    <w:rsid w:val="002703B3"/>
    <w:rsid w:val="00281695"/>
    <w:rsid w:val="002D699C"/>
    <w:rsid w:val="002F235E"/>
    <w:rsid w:val="003116AF"/>
    <w:rsid w:val="00311E99"/>
    <w:rsid w:val="003310BE"/>
    <w:rsid w:val="0034153F"/>
    <w:rsid w:val="00355BD7"/>
    <w:rsid w:val="003826F5"/>
    <w:rsid w:val="0039681F"/>
    <w:rsid w:val="003A513C"/>
    <w:rsid w:val="003B402A"/>
    <w:rsid w:val="003B7420"/>
    <w:rsid w:val="003C7C90"/>
    <w:rsid w:val="00403845"/>
    <w:rsid w:val="00415B10"/>
    <w:rsid w:val="00422BDE"/>
    <w:rsid w:val="00425B19"/>
    <w:rsid w:val="0043099A"/>
    <w:rsid w:val="00431AAA"/>
    <w:rsid w:val="004624CD"/>
    <w:rsid w:val="0046302C"/>
    <w:rsid w:val="00476C50"/>
    <w:rsid w:val="00485D9B"/>
    <w:rsid w:val="00492DF2"/>
    <w:rsid w:val="0049794F"/>
    <w:rsid w:val="004A4E3A"/>
    <w:rsid w:val="004A4EAD"/>
    <w:rsid w:val="004A79FB"/>
    <w:rsid w:val="004B26D4"/>
    <w:rsid w:val="004B751F"/>
    <w:rsid w:val="004D1F5B"/>
    <w:rsid w:val="004F67CC"/>
    <w:rsid w:val="005035BA"/>
    <w:rsid w:val="0052241A"/>
    <w:rsid w:val="00526073"/>
    <w:rsid w:val="005512D6"/>
    <w:rsid w:val="00582315"/>
    <w:rsid w:val="005848FD"/>
    <w:rsid w:val="00591A2A"/>
    <w:rsid w:val="005B0471"/>
    <w:rsid w:val="005F7985"/>
    <w:rsid w:val="00635F71"/>
    <w:rsid w:val="00636FD1"/>
    <w:rsid w:val="00661E84"/>
    <w:rsid w:val="00667479"/>
    <w:rsid w:val="006B399F"/>
    <w:rsid w:val="006C2538"/>
    <w:rsid w:val="006C75D2"/>
    <w:rsid w:val="006D4930"/>
    <w:rsid w:val="0071190A"/>
    <w:rsid w:val="0074101C"/>
    <w:rsid w:val="00741EC9"/>
    <w:rsid w:val="00745320"/>
    <w:rsid w:val="00755321"/>
    <w:rsid w:val="0078095E"/>
    <w:rsid w:val="007821F6"/>
    <w:rsid w:val="00785302"/>
    <w:rsid w:val="007873DA"/>
    <w:rsid w:val="007D47C4"/>
    <w:rsid w:val="007D47C9"/>
    <w:rsid w:val="007E14E3"/>
    <w:rsid w:val="007E3A6C"/>
    <w:rsid w:val="007F584F"/>
    <w:rsid w:val="00820EB0"/>
    <w:rsid w:val="0084012F"/>
    <w:rsid w:val="00850EE0"/>
    <w:rsid w:val="008520A1"/>
    <w:rsid w:val="00861FC6"/>
    <w:rsid w:val="00882B1F"/>
    <w:rsid w:val="008836B5"/>
    <w:rsid w:val="008863F1"/>
    <w:rsid w:val="008C6FBD"/>
    <w:rsid w:val="008E13AE"/>
    <w:rsid w:val="008E26CC"/>
    <w:rsid w:val="008E406B"/>
    <w:rsid w:val="00920CE1"/>
    <w:rsid w:val="00934568"/>
    <w:rsid w:val="00983939"/>
    <w:rsid w:val="009844E4"/>
    <w:rsid w:val="009B1DB0"/>
    <w:rsid w:val="009B595E"/>
    <w:rsid w:val="009C772E"/>
    <w:rsid w:val="009D262C"/>
    <w:rsid w:val="009E39AC"/>
    <w:rsid w:val="00A0222A"/>
    <w:rsid w:val="00A218F9"/>
    <w:rsid w:val="00A308B6"/>
    <w:rsid w:val="00A410CB"/>
    <w:rsid w:val="00A82D03"/>
    <w:rsid w:val="00AA2467"/>
    <w:rsid w:val="00AB20CB"/>
    <w:rsid w:val="00AC5F42"/>
    <w:rsid w:val="00AE4DF0"/>
    <w:rsid w:val="00B10E97"/>
    <w:rsid w:val="00B16765"/>
    <w:rsid w:val="00B37CE7"/>
    <w:rsid w:val="00B512CF"/>
    <w:rsid w:val="00B5402F"/>
    <w:rsid w:val="00B676C1"/>
    <w:rsid w:val="00BA5C06"/>
    <w:rsid w:val="00BC6D70"/>
    <w:rsid w:val="00BD7E54"/>
    <w:rsid w:val="00BE1B55"/>
    <w:rsid w:val="00C00DDF"/>
    <w:rsid w:val="00C112B9"/>
    <w:rsid w:val="00C31859"/>
    <w:rsid w:val="00C40C8D"/>
    <w:rsid w:val="00C4779D"/>
    <w:rsid w:val="00C81252"/>
    <w:rsid w:val="00C8410A"/>
    <w:rsid w:val="00CD2437"/>
    <w:rsid w:val="00CD3257"/>
    <w:rsid w:val="00CE1E14"/>
    <w:rsid w:val="00CE5767"/>
    <w:rsid w:val="00CF4389"/>
    <w:rsid w:val="00D063C9"/>
    <w:rsid w:val="00D22894"/>
    <w:rsid w:val="00D61AA9"/>
    <w:rsid w:val="00D65E96"/>
    <w:rsid w:val="00D77434"/>
    <w:rsid w:val="00D9063A"/>
    <w:rsid w:val="00DB48E0"/>
    <w:rsid w:val="00DC21C8"/>
    <w:rsid w:val="00DD3520"/>
    <w:rsid w:val="00DD70B4"/>
    <w:rsid w:val="00DF6C56"/>
    <w:rsid w:val="00E054E7"/>
    <w:rsid w:val="00E11D0A"/>
    <w:rsid w:val="00E21077"/>
    <w:rsid w:val="00E27BFA"/>
    <w:rsid w:val="00E348F1"/>
    <w:rsid w:val="00E46FEA"/>
    <w:rsid w:val="00E6188A"/>
    <w:rsid w:val="00E77913"/>
    <w:rsid w:val="00E809E6"/>
    <w:rsid w:val="00E90DA1"/>
    <w:rsid w:val="00E9361D"/>
    <w:rsid w:val="00EB0367"/>
    <w:rsid w:val="00EB20FF"/>
    <w:rsid w:val="00EB4178"/>
    <w:rsid w:val="00EB6435"/>
    <w:rsid w:val="00EB67E3"/>
    <w:rsid w:val="00EC7AC8"/>
    <w:rsid w:val="00EE4051"/>
    <w:rsid w:val="00EF42CD"/>
    <w:rsid w:val="00F02A9F"/>
    <w:rsid w:val="00F04A13"/>
    <w:rsid w:val="00F248D2"/>
    <w:rsid w:val="00F47ACD"/>
    <w:rsid w:val="00F539F8"/>
    <w:rsid w:val="00F600BE"/>
    <w:rsid w:val="00F75C91"/>
    <w:rsid w:val="00FA4458"/>
    <w:rsid w:val="00FC3E03"/>
    <w:rsid w:val="00FC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D6B9DD"/>
  <w15:chartTrackingRefBased/>
  <w15:docId w15:val="{1977A7B1-963C-48D7-8E3A-1320A67A8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C7AC8"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b/>
      <w:sz w:val="18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5670"/>
      <w:jc w:val="center"/>
    </w:pPr>
    <w:rPr>
      <w:sz w:val="20"/>
    </w:rPr>
  </w:style>
  <w:style w:type="paragraph" w:styleId="Tekstpodstawowy">
    <w:name w:val="Body Text"/>
    <w:basedOn w:val="Normalny"/>
    <w:link w:val="TekstpodstawowyZnak"/>
    <w:rPr>
      <w:color w:val="FF0000"/>
    </w:rPr>
  </w:style>
  <w:style w:type="character" w:customStyle="1" w:styleId="dane1">
    <w:name w:val="dane1"/>
    <w:rPr>
      <w:color w:val="0000CD"/>
    </w:rPr>
  </w:style>
  <w:style w:type="paragraph" w:styleId="Tekstdymka">
    <w:name w:val="Balloon Text"/>
    <w:basedOn w:val="Normalny"/>
    <w:link w:val="TekstdymkaZnak"/>
    <w:rsid w:val="00BA5C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A5C06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BA5C06"/>
    <w:rPr>
      <w:b/>
      <w:sz w:val="18"/>
    </w:rPr>
  </w:style>
  <w:style w:type="paragraph" w:styleId="Nagwek">
    <w:name w:val="header"/>
    <w:basedOn w:val="Normalny"/>
    <w:link w:val="NagwekZnak"/>
    <w:rsid w:val="00E809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809E6"/>
    <w:rPr>
      <w:sz w:val="24"/>
    </w:rPr>
  </w:style>
  <w:style w:type="paragraph" w:styleId="Stopka">
    <w:name w:val="footer"/>
    <w:basedOn w:val="Normalny"/>
    <w:link w:val="StopkaZnak"/>
    <w:rsid w:val="00E809E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qFormat/>
    <w:rsid w:val="00E809E6"/>
    <w:rPr>
      <w:sz w:val="24"/>
    </w:rPr>
  </w:style>
  <w:style w:type="paragraph" w:styleId="Tytu">
    <w:name w:val="Title"/>
    <w:basedOn w:val="Normalny"/>
    <w:link w:val="TytuZnak"/>
    <w:qFormat/>
    <w:rsid w:val="008E13AE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8E13AE"/>
    <w:rPr>
      <w:b/>
      <w:sz w:val="32"/>
    </w:rPr>
  </w:style>
  <w:style w:type="character" w:styleId="Odwoaniedokomentarza">
    <w:name w:val="annotation reference"/>
    <w:basedOn w:val="Domylnaczcionkaakapitu"/>
    <w:rsid w:val="00B10E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10E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10E97"/>
  </w:style>
  <w:style w:type="paragraph" w:styleId="Tematkomentarza">
    <w:name w:val="annotation subject"/>
    <w:basedOn w:val="Tekstkomentarza"/>
    <w:next w:val="Tekstkomentarza"/>
    <w:link w:val="TematkomentarzaZnak"/>
    <w:rsid w:val="00B10E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10E97"/>
    <w:rPr>
      <w:b/>
      <w:bCs/>
    </w:rPr>
  </w:style>
  <w:style w:type="character" w:customStyle="1" w:styleId="AkapitzlistZnak">
    <w:name w:val="Akapit z listą Znak"/>
    <w:aliases w:val="ISCG Numerowanie Znak,lp1 Znak,Numerowanie Znak,List Paragraph Znak,Akapit z listą BS Znak,Bulleted list Znak,L1 Znak,Akapit z listą5 Znak,Odstavec Znak,Podsis rysunku Znak,sw tekst Znak,Kolorowa lista — akcent 11 Znak,CW_Lista Znak"/>
    <w:link w:val="Akapitzlist"/>
    <w:uiPriority w:val="34"/>
    <w:qFormat/>
    <w:locked/>
    <w:rsid w:val="0034153F"/>
    <w:rPr>
      <w:sz w:val="24"/>
      <w:szCs w:val="24"/>
    </w:rPr>
  </w:style>
  <w:style w:type="paragraph" w:styleId="Akapitzlist">
    <w:name w:val="List Paragraph"/>
    <w:aliases w:val="ISCG Numerowanie,lp1,Numerowanie,List Paragraph,Akapit z listą BS,Bulleted list,L1,Akapit z listą5,Odstavec,Podsis rysunku,sw tekst,Kolorowa lista — akcent 11,normalny tekst,Akapit normalny,List Paragraph2,CW_Lista,Preambuła,Dot pt,Obiekt"/>
    <w:basedOn w:val="Normalny"/>
    <w:link w:val="AkapitzlistZnak"/>
    <w:uiPriority w:val="34"/>
    <w:qFormat/>
    <w:rsid w:val="0034153F"/>
    <w:pPr>
      <w:suppressAutoHyphens/>
      <w:ind w:left="708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4153F"/>
    <w:rPr>
      <w:color w:val="FF0000"/>
      <w:sz w:val="24"/>
    </w:rPr>
  </w:style>
  <w:style w:type="paragraph" w:customStyle="1" w:styleId="Standard">
    <w:name w:val="Standard"/>
    <w:rsid w:val="00755321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paragraph" w:customStyle="1" w:styleId="Tekstkomentarza1">
    <w:name w:val="Tekst komentarza1"/>
    <w:basedOn w:val="Normalny"/>
    <w:qFormat/>
    <w:rsid w:val="005035BA"/>
    <w:pPr>
      <w:suppressAutoHyphens/>
      <w:spacing w:line="100" w:lineRule="atLeast"/>
    </w:pPr>
    <w:rPr>
      <w:rFonts w:cs="Calibri"/>
      <w:color w:val="000000"/>
      <w:sz w:val="20"/>
    </w:rPr>
  </w:style>
  <w:style w:type="paragraph" w:customStyle="1" w:styleId="Textbody">
    <w:name w:val="Text body"/>
    <w:basedOn w:val="Normalny"/>
    <w:rsid w:val="00AC5F42"/>
    <w:pPr>
      <w:widowControl w:val="0"/>
      <w:suppressAutoHyphens/>
      <w:autoSpaceDN w:val="0"/>
      <w:spacing w:after="120"/>
      <w:jc w:val="both"/>
      <w:textAlignment w:val="baseline"/>
    </w:pPr>
    <w:rPr>
      <w:rFonts w:eastAsia="Lucida Sans Unicode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e%20dokumenty\WZP\Przetargi\Druki_SIWZ\Druki_do_SIWZ_04\12082004\04_zal_dosw_zawod_rob_drog_most_budow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04_zal_dosw_zawod_rob_drog_most_budowl.dot</Template>
  <TotalTime>77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Cuw Zawiercie</cp:lastModifiedBy>
  <cp:revision>32</cp:revision>
  <cp:lastPrinted>2016-10-21T06:35:00Z</cp:lastPrinted>
  <dcterms:created xsi:type="dcterms:W3CDTF">2020-09-10T17:13:00Z</dcterms:created>
  <dcterms:modified xsi:type="dcterms:W3CDTF">2026-05-14T07:22:00Z</dcterms:modified>
  <cp:category/>
</cp:coreProperties>
</file>